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26-087 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Elektro- und Nachrichtentechnik; 26-087 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 und Nachrichtentechnik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